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696E0D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696E0D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 และขนมูลฝอยทั่วไป</w:t>
      </w:r>
    </w:p>
    <w:p w14:paraId="16FCEC75" w14:textId="1DC63FD3" w:rsidR="00D239AD" w:rsidRPr="00696E0D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696E0D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696E0D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696E0D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696E0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696E0D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696E0D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696E0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696E0D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696E0D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3D29C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696E0D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696E0D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696E0D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 และขนมูลฝอยทั่วไป</w:t>
      </w:r>
    </w:p>
    <w:p w14:paraId="57553D54" w14:textId="1B3FE95E" w:rsidR="00132E1B" w:rsidRPr="00696E0D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696E0D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696E0D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696E0D">
        <w:rPr>
          <w:rFonts w:ascii="TH SarabunIT๙" w:hAnsi="TH SarabunIT๙" w:cs="TH SarabunIT๙"/>
          <w:noProof/>
          <w:sz w:val="32"/>
          <w:szCs w:val="32"/>
        </w:rPr>
        <w:t>)</w:t>
      </w: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696E0D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696E0D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696E0D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696E0D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696E0D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696E0D" w14:paraId="77FFD68C" w14:textId="77777777" w:rsidTr="008C1396">
        <w:tc>
          <w:tcPr>
            <w:tcW w:w="675" w:type="dxa"/>
          </w:tcPr>
          <w:p w14:paraId="23D761D9" w14:textId="12281EB4" w:rsidR="00394708" w:rsidRPr="00696E0D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0BDF15C4" w:rsidR="00394708" w:rsidRPr="00696E0D" w:rsidRDefault="00394708" w:rsidP="002A12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ควบคุมอาคาร พ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 2522</w:t>
            </w:r>
          </w:p>
        </w:tc>
      </w:tr>
      <w:tr w:rsidR="0087182F" w:rsidRPr="00696E0D" w14:paraId="5804D270" w14:textId="77777777" w:rsidTr="008C1396">
        <w:tc>
          <w:tcPr>
            <w:tcW w:w="675" w:type="dxa"/>
          </w:tcPr>
          <w:p w14:paraId="330D4391" w14:textId="77777777" w:rsidR="00394708" w:rsidRPr="00696E0D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1C61AF3" w14:textId="168A58F1" w:rsidR="00394708" w:rsidRPr="00696E0D" w:rsidRDefault="00394708" w:rsidP="00696E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พ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696E0D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696E0D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696E0D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696E0D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พระราชบัญญัติการสาธารณสุข พ</w:t>
      </w:r>
      <w:r w:rsidR="00C81DB8" w:rsidRPr="00696E0D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696E0D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696E0D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696E0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696E0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696E0D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696E0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696E0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696E0D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696E0D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696E0D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696E0D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696E0D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696E0D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696E0D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6CA2F3A7" w:rsidR="00760D0B" w:rsidRPr="00696E0D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 และขนมูลฝอยทั่วไป อบต</w:t>
      </w:r>
      <w:r w:rsidR="00094F82" w:rsidRPr="00696E0D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 </w:t>
      </w:r>
      <w:r w:rsidR="00904F85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</w:t>
      </w:r>
      <w:r w:rsidR="00094F82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ณัฐมณฑ์ สำเนาคู่มือประชาชน </w:t>
      </w:r>
      <w:r w:rsidR="00094F82" w:rsidRPr="00696E0D">
        <w:rPr>
          <w:rFonts w:ascii="TH SarabunIT๙" w:hAnsi="TH SarabunIT๙" w:cs="TH SarabunIT๙"/>
          <w:noProof/>
          <w:sz w:val="32"/>
          <w:szCs w:val="32"/>
        </w:rPr>
        <w:t>22/07/2015 02:13</w:t>
      </w:r>
      <w:r w:rsidR="00094F82" w:rsidRPr="00696E0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696E0D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696E0D" w14:paraId="5F1398AA" w14:textId="77777777" w:rsidTr="009B7715">
        <w:tc>
          <w:tcPr>
            <w:tcW w:w="675" w:type="dxa"/>
          </w:tcPr>
          <w:p w14:paraId="08D93DD3" w14:textId="25F72274" w:rsidR="00094F82" w:rsidRPr="00696E0D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0223859" w14:textId="77777777" w:rsidR="00E72E3F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696E0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 อำเภอหนองกี่  </w:t>
            </w:r>
          </w:p>
          <w:p w14:paraId="121102A7" w14:textId="4BD8974E" w:rsidR="00094F82" w:rsidRPr="00696E0D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โทรสาร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4F317788" w14:textId="77777777" w:rsidR="00E72E3F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</w:p>
          <w:p w14:paraId="3BAF41A4" w14:textId="37C38156" w:rsidR="00094F82" w:rsidRPr="00696E0D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696E0D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904F85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38B629D" w14:textId="704ABE2C" w:rsidR="0018441F" w:rsidRPr="00696E0D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25314AE7" w:rsidR="008E2900" w:rsidRPr="0060632B" w:rsidRDefault="00E72E3F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>1.</w:t>
      </w:r>
      <w:r w:rsidR="00575FAF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 วิธีการ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ผู้ใดประสงค์ขอใบอนุญาตประกอบกิจการรับทำการเก็บ และขนมูลฝอยทั่วไป โดยทำเป็นธุรกิจหรือได้รับประโยชน์ตอบแทนด้วยการคิดค่าบริการ ต้องยื่นขออนุญาตต่อเจ้าพนักงานท้องถิ่นหรือพนักงานเจ้าหน้าที่ที่รับผิดชอบ โดยยื่นคำขอตามแบบฟอร์มที่กฎหมายกำหนด พร้อมทั้งเอกสารประกอบการขออนุญาตตามข้อกำหนดของท้องถิ่น ณ กลุ่ม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กอง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ฝ่าย ที่รับผิดชอบ 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>(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>งานสาธารณสุขและสิ่งแวดล้อม สำนักงานปลัด อบต.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br/>
        <w:t xml:space="preserve">    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>2.</w:t>
      </w:r>
      <w:r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 xml:space="preserve">(3) </w:t>
      </w:r>
      <w:r w:rsidR="00575FAF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 ด้านยานพาหนะขนมูลฝอยทั่วไป ด้านผู้ขับขี่และผู้ปฏิบัติงานประจำยานพาหนะ ด้านสุขลักษณะวิธีการเก็บขนมูลฝอยทั่วไปต้องถูกต้องตามหลักเกณฑ์ และมีวิธีการควบคุมกำกับการขนส่งเพื่อป้องกันการลักลอบทิ้งมูลฝอยถูกต้องตามหลักเกณฑ์ 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ตามข้อกำหนดของท้องถิ่น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E72E3F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หมายเหตุ</w:t>
      </w:r>
      <w:r w:rsidR="00575FAF" w:rsidRPr="00E72E3F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696E0D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1A6AFBFE" w:rsidR="0065175D" w:rsidRPr="00696E0D" w:rsidRDefault="008876A3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65175D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696E0D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696E0D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696E0D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696E0D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696E0D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696E0D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696E0D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696E0D" w14:paraId="50E97DA5" w14:textId="77777777" w:rsidTr="003B0EFA">
        <w:tc>
          <w:tcPr>
            <w:tcW w:w="675" w:type="dxa"/>
          </w:tcPr>
          <w:p w14:paraId="5E768AD0" w14:textId="2C6E62E0" w:rsidR="00313D38" w:rsidRPr="00696E0D" w:rsidRDefault="00313D38" w:rsidP="0060632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696E0D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696E0D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A225131" w14:textId="4947B37E" w:rsidR="00313D38" w:rsidRPr="00696E0D" w:rsidRDefault="00313D38" w:rsidP="003B0E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ผู้ขอรับใบอนุญาตยื่นคำขอรับใบอนุญาตประกอบกิจการรับทำการเก็บ และขนมูลฝอยทั่วไป พร้อมหลักฐานที่ท้องถิ่นกำหนด</w:t>
            </w:r>
          </w:p>
        </w:tc>
        <w:tc>
          <w:tcPr>
            <w:tcW w:w="1368" w:type="dxa"/>
          </w:tcPr>
          <w:p w14:paraId="4874A2C9" w14:textId="0D78DAA3" w:rsidR="00313D38" w:rsidRPr="00696E0D" w:rsidRDefault="00313D38" w:rsidP="003B0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696E0D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696E0D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696E0D" w14:paraId="173FE2D4" w14:textId="77777777" w:rsidTr="003B0EFA">
        <w:tc>
          <w:tcPr>
            <w:tcW w:w="675" w:type="dxa"/>
          </w:tcPr>
          <w:p w14:paraId="4C09FDC2" w14:textId="77777777" w:rsidR="00313D38" w:rsidRPr="00696E0D" w:rsidRDefault="00313D38" w:rsidP="0060632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658EAF9" w14:textId="77777777" w:rsidR="00313D38" w:rsidRPr="00696E0D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C3B10BA" w14:textId="77777777" w:rsidR="00313D38" w:rsidRPr="00696E0D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37A38C9" w14:textId="79F72032" w:rsidR="00313D38" w:rsidRPr="00696E0D" w:rsidRDefault="00313D38" w:rsidP="006063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 และความครบถ้วนของเอกสารหลักฐานทันที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ครบถ้วน เจ้าหน้าที่แจ้งต่อผู้ยื่นคำขอให้แก้ไข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</w:r>
          </w:p>
        </w:tc>
        <w:tc>
          <w:tcPr>
            <w:tcW w:w="1368" w:type="dxa"/>
          </w:tcPr>
          <w:p w14:paraId="22E12E78" w14:textId="77777777" w:rsidR="00313D38" w:rsidRPr="00696E0D" w:rsidRDefault="00313D38" w:rsidP="003B0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3C074F5" w14:textId="77777777" w:rsidR="00313D38" w:rsidRPr="00696E0D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795399CA" w14:textId="77777777" w:rsidR="00313D38" w:rsidRPr="00696E0D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696E0D" w14:paraId="2DD5E203" w14:textId="77777777" w:rsidTr="003B0EFA">
        <w:tc>
          <w:tcPr>
            <w:tcW w:w="675" w:type="dxa"/>
          </w:tcPr>
          <w:p w14:paraId="08EDB004" w14:textId="77777777" w:rsidR="00313D38" w:rsidRPr="00696E0D" w:rsidRDefault="00313D38" w:rsidP="0060632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1864A7E" w14:textId="77777777" w:rsidR="00313D38" w:rsidRPr="00696E0D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7E490BA" w14:textId="77777777" w:rsidR="00313D38" w:rsidRPr="00696E0D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128510F4" w14:textId="11141778" w:rsidR="00313D38" w:rsidRPr="00696E0D" w:rsidRDefault="00313D38" w:rsidP="006063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เจ้าหน้าที่ตรวจด้านสุขลักษณะ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 เสนอพิจารณาออก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ใบอนุญาต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 แนะนำให้ปรับปรุงแก้ไขด้านสุขลักษณะ</w:t>
            </w:r>
          </w:p>
        </w:tc>
        <w:tc>
          <w:tcPr>
            <w:tcW w:w="1368" w:type="dxa"/>
          </w:tcPr>
          <w:p w14:paraId="15E814CB" w14:textId="77777777" w:rsidR="00313D38" w:rsidRPr="00696E0D" w:rsidRDefault="00313D38" w:rsidP="003B0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03727369" w14:textId="77777777" w:rsidR="00313D38" w:rsidRPr="00696E0D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58C23771" w14:textId="77777777" w:rsidR="00313D38" w:rsidRPr="00696E0D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696E0D" w14:paraId="29E24EAD" w14:textId="77777777" w:rsidTr="003B0EFA">
        <w:tc>
          <w:tcPr>
            <w:tcW w:w="675" w:type="dxa"/>
          </w:tcPr>
          <w:p w14:paraId="014C5F84" w14:textId="77777777" w:rsidR="00313D38" w:rsidRPr="00696E0D" w:rsidRDefault="00313D38" w:rsidP="0060632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9F8F6EF" w14:textId="77777777" w:rsidR="00313D38" w:rsidRPr="00696E0D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0F262092" w14:textId="77777777" w:rsidR="00313D38" w:rsidRPr="00696E0D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03629BB0" w14:textId="6A9F7E52" w:rsidR="00313D38" w:rsidRPr="00696E0D" w:rsidRDefault="00313D38" w:rsidP="006063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1.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2.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แจ้งคำสั่งไม่ออกใบอนุญาตประกอบกิจการรับทำการเก็บ และขนมูลฝอยทั่วไปแก่ผู้ขออนุญาตทราบ พร้อมแจ้งสิทธิในการอุทธรณ์</w:t>
            </w:r>
          </w:p>
        </w:tc>
        <w:tc>
          <w:tcPr>
            <w:tcW w:w="1368" w:type="dxa"/>
          </w:tcPr>
          <w:p w14:paraId="78FB70DF" w14:textId="77777777" w:rsidR="00313D38" w:rsidRPr="00696E0D" w:rsidRDefault="00313D38" w:rsidP="003B0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61261538" w14:textId="77777777" w:rsidR="00313D38" w:rsidRPr="00696E0D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0D08E914" w14:textId="77777777" w:rsidR="00313D38" w:rsidRPr="00696E0D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696E0D" w14:paraId="748536DE" w14:textId="77777777" w:rsidTr="003B0EFA">
        <w:tc>
          <w:tcPr>
            <w:tcW w:w="675" w:type="dxa"/>
          </w:tcPr>
          <w:p w14:paraId="69F11557" w14:textId="77777777" w:rsidR="00313D38" w:rsidRPr="00696E0D" w:rsidRDefault="00313D38" w:rsidP="0060632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0CCAA48" w14:textId="77777777" w:rsidR="00313D38" w:rsidRPr="00696E0D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26AD79C7" w14:textId="77777777" w:rsidR="00313D38" w:rsidRPr="00696E0D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0525183A" w14:textId="2A399A52" w:rsidR="00313D38" w:rsidRPr="00696E0D" w:rsidRDefault="00313D38" w:rsidP="006063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</w:p>
        </w:tc>
        <w:tc>
          <w:tcPr>
            <w:tcW w:w="1368" w:type="dxa"/>
          </w:tcPr>
          <w:p w14:paraId="7B1F271C" w14:textId="77777777" w:rsidR="00313D38" w:rsidRPr="00696E0D" w:rsidRDefault="00313D38" w:rsidP="003B0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52C464B" w14:textId="77777777" w:rsidR="00313D38" w:rsidRPr="00696E0D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E91A574" w14:textId="77777777" w:rsidR="00313D38" w:rsidRPr="00696E0D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696E0D" w:rsidRDefault="00C26ED0" w:rsidP="008C6B7C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696E0D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696E0D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3C399991" w:rsidR="0085230C" w:rsidRPr="00696E0D" w:rsidRDefault="008C6B7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2058A20A" w:rsidR="008D7B9E" w:rsidRPr="00696E0D" w:rsidRDefault="008C6B7C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696E0D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-</w:t>
      </w:r>
    </w:p>
    <w:p w14:paraId="335832AD" w14:textId="77777777" w:rsidR="008E2900" w:rsidRPr="00696E0D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1312B5" w14:textId="3370CCB1" w:rsidR="00AA7734" w:rsidRPr="00696E0D" w:rsidRDefault="00BD68AB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 </w:t>
      </w:r>
      <w:r w:rsidR="00AA7734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696E0D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696E0D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696E0D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696E0D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696E0D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696E0D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696E0D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696E0D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696E0D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696E0D" w14:paraId="02E3093D" w14:textId="77777777" w:rsidTr="00BD68AB">
        <w:trPr>
          <w:jc w:val="center"/>
        </w:trPr>
        <w:tc>
          <w:tcPr>
            <w:tcW w:w="675" w:type="dxa"/>
          </w:tcPr>
          <w:p w14:paraId="0FFF921A" w14:textId="21D3E466" w:rsidR="00452B6B" w:rsidRPr="00696E0D" w:rsidRDefault="00AC4ACB" w:rsidP="00BD68A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696E0D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696E0D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696E0D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696E0D" w14:paraId="2F5482A4" w14:textId="77777777" w:rsidTr="00BD68AB">
        <w:trPr>
          <w:jc w:val="center"/>
        </w:trPr>
        <w:tc>
          <w:tcPr>
            <w:tcW w:w="675" w:type="dxa"/>
          </w:tcPr>
          <w:p w14:paraId="3596D9C9" w14:textId="77777777" w:rsidR="00452B6B" w:rsidRPr="00696E0D" w:rsidRDefault="00AC4ACB" w:rsidP="00BD68A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72DC6AA" w14:textId="77777777" w:rsidR="00452B6B" w:rsidRPr="00696E0D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322B4F03" w14:textId="77777777" w:rsidR="00452B6B" w:rsidRPr="00696E0D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282E541" w14:textId="77777777" w:rsidR="00452B6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2A1CD2D" w14:textId="77777777" w:rsidR="00452B6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448F3AB" w14:textId="77777777" w:rsidR="00452B6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DB8A30F" w14:textId="77777777" w:rsidR="00452B6B" w:rsidRPr="00696E0D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696E0D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696E0D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696E0D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696E0D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696E0D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696E0D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696E0D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696E0D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696E0D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696E0D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696E0D" w14:paraId="7ED62404" w14:textId="77777777" w:rsidTr="00BD68AB">
        <w:tc>
          <w:tcPr>
            <w:tcW w:w="675" w:type="dxa"/>
          </w:tcPr>
          <w:p w14:paraId="7845BF89" w14:textId="58EDE4CC" w:rsidR="00AC4ACB" w:rsidRPr="00696E0D" w:rsidRDefault="00AC4ACB" w:rsidP="00BD68A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696E0D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สำเนาใบอนุญาตตามกฎหมายว่าด้วยการควบคุมอาคาร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ในกรณีที่มีสถานีขนถ่าย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14:paraId="5FD3D152" w14:textId="2A5AF49F" w:rsidR="00AC4ACB" w:rsidRPr="00696E0D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696E0D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696E0D" w14:paraId="74749806" w14:textId="77777777" w:rsidTr="00BD68AB">
        <w:tc>
          <w:tcPr>
            <w:tcW w:w="675" w:type="dxa"/>
          </w:tcPr>
          <w:p w14:paraId="5824A1B9" w14:textId="77777777" w:rsidR="00AC4ACB" w:rsidRPr="00696E0D" w:rsidRDefault="00AC4ACB" w:rsidP="00BD68A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05D0F60" w14:textId="77777777" w:rsidR="00AC4ACB" w:rsidRPr="00696E0D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แผนการดำเนินงานในการเก็บขนมูลฝอยที่แสดงรายละเอียดขั้นตอนการดำเนินงาน ความพร้อมด้านกำลังคน งบประมาณ วัสดุอุปกรณ์ และวิธีการบริหารจัดการ</w:t>
            </w:r>
          </w:p>
        </w:tc>
        <w:tc>
          <w:tcPr>
            <w:tcW w:w="1843" w:type="dxa"/>
          </w:tcPr>
          <w:p w14:paraId="5D238F32" w14:textId="77777777" w:rsidR="00AC4ACB" w:rsidRPr="00696E0D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8394948" w14:textId="77777777" w:rsidR="00AC4AC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8BD1A03" w14:textId="77777777" w:rsidR="00AC4AC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99BAA2C" w14:textId="77777777" w:rsidR="00AC4AC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3DC45F5" w14:textId="77777777" w:rsidR="00AC4ACB" w:rsidRPr="00696E0D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696E0D" w14:paraId="10D7A4A6" w14:textId="77777777" w:rsidTr="00BD68AB">
        <w:tc>
          <w:tcPr>
            <w:tcW w:w="675" w:type="dxa"/>
          </w:tcPr>
          <w:p w14:paraId="37F91E15" w14:textId="77777777" w:rsidR="00AC4ACB" w:rsidRPr="00696E0D" w:rsidRDefault="00AC4ACB" w:rsidP="00BD68A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B03E7DD" w14:textId="77777777" w:rsidR="00AC4ACB" w:rsidRPr="00696E0D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เอกสารแสดงให้เห็นว่าผู้ขับขี่และผู้ปฏิบัติงานประจำยานพาหนะผ่านการฝึกอบรมด้าน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 xml:space="preserve">การจัดการมูลฝอยทั่วไป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FE2FA21" w14:textId="77777777" w:rsidR="00AC4ACB" w:rsidRPr="00696E0D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11A28CBF" w14:textId="77777777" w:rsidR="00AC4AC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3FE3D2D" w14:textId="77777777" w:rsidR="00AC4AC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B7DAD41" w14:textId="77777777" w:rsidR="00AC4ACB" w:rsidRPr="00696E0D" w:rsidRDefault="00AC4ACB" w:rsidP="00BD68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F6C8282" w14:textId="77777777" w:rsidR="00AC4ACB" w:rsidRPr="00696E0D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696E0D" w14:paraId="1E09EC18" w14:textId="77777777" w:rsidTr="00376F31">
        <w:tc>
          <w:tcPr>
            <w:tcW w:w="675" w:type="dxa"/>
          </w:tcPr>
          <w:p w14:paraId="3BD42B9A" w14:textId="77777777" w:rsidR="00AC4ACB" w:rsidRPr="00696E0D" w:rsidRDefault="00AC4ACB" w:rsidP="00376F31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5998EBB" w14:textId="77777777" w:rsidR="00AC4ACB" w:rsidRPr="00696E0D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ใบรับรองแพทย์หรือเอกสารแสดงการตรวจสุขภาพประจำปีของผู้ปฏิบัติงานในการเก็บขนมูลฝอย</w:t>
            </w:r>
          </w:p>
        </w:tc>
        <w:tc>
          <w:tcPr>
            <w:tcW w:w="1843" w:type="dxa"/>
          </w:tcPr>
          <w:p w14:paraId="7F058953" w14:textId="77777777" w:rsidR="00AC4ACB" w:rsidRPr="00696E0D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2723CDA" w14:textId="77777777" w:rsidR="00AC4ACB" w:rsidRPr="00696E0D" w:rsidRDefault="00AC4ACB" w:rsidP="00376F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39528DF" w14:textId="77777777" w:rsidR="00AC4ACB" w:rsidRPr="00696E0D" w:rsidRDefault="00AC4ACB" w:rsidP="00376F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C4DDD42" w14:textId="77777777" w:rsidR="00AC4ACB" w:rsidRPr="00696E0D" w:rsidRDefault="00AC4ACB" w:rsidP="00376F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22E1C8B" w14:textId="77777777" w:rsidR="00AC4ACB" w:rsidRPr="00696E0D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696E0D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199E426C" w:rsidR="00A10CDA" w:rsidRPr="00696E0D" w:rsidRDefault="005D6F0D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10CDA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696E0D" w14:paraId="21631802" w14:textId="77777777" w:rsidTr="00090552">
        <w:tc>
          <w:tcPr>
            <w:tcW w:w="534" w:type="dxa"/>
          </w:tcPr>
          <w:p w14:paraId="55909BBE" w14:textId="396F5019" w:rsidR="00A13B6C" w:rsidRPr="00696E0D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01E5AF3" w14:textId="6A014C34" w:rsidR="00E90756" w:rsidRPr="00696E0D" w:rsidRDefault="00A13B6C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อัตราค่าธรรมเนียมใบอนุญาตรับทำการเก็บ และขนมูลฝอยทั่วไป ฉบับละไม่เกิน </w:t>
            </w:r>
            <w:r w:rsidRPr="00696E0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696E0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696E0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  <w:t>(</w:t>
            </w:r>
            <w:r w:rsidRPr="00696E0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696E0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  <w:r w:rsidRPr="00696E0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</w:r>
            <w:r w:rsidR="000F1309"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3D5">
              <w:rPr>
                <w:rFonts w:ascii="TH SarabunIT๙" w:hAnsi="TH SarabunIT๙" w:cs="TH SarabunIT๙"/>
                <w:noProof/>
                <w:sz w:val="32"/>
                <w:szCs w:val="32"/>
              </w:rPr>
              <w:t>1,000</w:t>
            </w:r>
            <w:r w:rsidR="00F5490C"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F5490C"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0035D7C9" w:rsidR="00A13B6C" w:rsidRPr="00696E0D" w:rsidRDefault="00E90756" w:rsidP="005D6F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อัตราค่าธรรมเนียมระบุตามข้อกำหนดของท้องถิ่น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="000F1309" w:rsidRPr="00696E0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1187DD50" w14:textId="753577B8" w:rsidR="00216FA4" w:rsidRPr="00696E0D" w:rsidRDefault="00C538C4" w:rsidP="005D6F0D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216FA4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696E0D" w14:paraId="07DF31DE" w14:textId="77777777" w:rsidTr="00C1539D">
        <w:tc>
          <w:tcPr>
            <w:tcW w:w="534" w:type="dxa"/>
          </w:tcPr>
          <w:p w14:paraId="07FE0908" w14:textId="7E60931D" w:rsidR="00EA6950" w:rsidRPr="00696E0D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696E0D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696E0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696E0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696E0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696E0D" w14:paraId="2979EF7D" w14:textId="77777777" w:rsidTr="00C1539D">
        <w:tc>
          <w:tcPr>
            <w:tcW w:w="534" w:type="dxa"/>
          </w:tcPr>
          <w:p w14:paraId="7DB32843" w14:textId="77777777" w:rsidR="00EA6950" w:rsidRPr="00696E0D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DABAAD0" w14:textId="77777777" w:rsidR="005D6F0D" w:rsidRDefault="00EA6950" w:rsidP="00EA6950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696E0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696E0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696E0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</w:p>
          <w:p w14:paraId="5D1C807C" w14:textId="2DC4B20C" w:rsidR="00EA6950" w:rsidRPr="00696E0D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696E0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6DEF50F2" w:rsidR="00013BC7" w:rsidRPr="00696E0D" w:rsidRDefault="005D6F0D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3045F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696E0D" w14:paraId="676E0C19" w14:textId="77777777" w:rsidTr="00C1539D">
        <w:tc>
          <w:tcPr>
            <w:tcW w:w="675" w:type="dxa"/>
          </w:tcPr>
          <w:p w14:paraId="433A4F23" w14:textId="62F1C53B" w:rsidR="00F064C0" w:rsidRPr="00696E0D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696E0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ED556FC" w14:textId="77777777" w:rsidR="00C413D5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696E0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ให้เป็นไปตามข้อกำหนดของถิ่น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  <w:p w14:paraId="0E44483A" w14:textId="77777777" w:rsidR="00C413D5" w:rsidRDefault="00C413D5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93A379" w14:textId="77777777" w:rsidR="00C413D5" w:rsidRDefault="00C413D5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BDD0D9" w14:textId="77777777" w:rsidR="003B0EFA" w:rsidRDefault="003B0EFA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01FA23" w14:textId="77777777" w:rsidR="003B0EFA" w:rsidRDefault="003B0EFA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F340F4" w14:textId="77777777" w:rsidR="00C413D5" w:rsidRDefault="00C413D5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0FD556" w14:textId="77777777" w:rsidR="00C413D5" w:rsidRDefault="00C413D5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783876" w14:textId="77777777" w:rsidR="00C413D5" w:rsidRDefault="00C413D5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1AAFDB" w14:textId="77777777" w:rsidR="00C413D5" w:rsidRDefault="00C413D5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16DF04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แบบคำขอรับใบอนุญาต/ต่ออายุใบอนุญาต</w:t>
            </w:r>
          </w:p>
          <w:p w14:paraId="6B7674F1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ประกอบกิจการ ..........................................................................</w:t>
            </w:r>
          </w:p>
          <w:p w14:paraId="3A712F3F" w14:textId="4C57C798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C419A2" wp14:editId="35AD16FD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92075</wp:posOffset>
                      </wp:positionV>
                      <wp:extent cx="1796415" cy="729615"/>
                      <wp:effectExtent l="13335" t="6350" r="9525" b="6985"/>
                      <wp:wrapNone/>
                      <wp:docPr id="3" name="สี่เหลี่ยมผืนผ้า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6415" cy="7296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E05469" w14:textId="77777777" w:rsidR="00C413D5" w:rsidRPr="003B0EFA" w:rsidRDefault="00C413D5" w:rsidP="00C413D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3B0EFA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คำขอเลขที่ ........../............</w:t>
                                  </w:r>
                                </w:p>
                                <w:p w14:paraId="5B12F125" w14:textId="77777777" w:rsidR="00C413D5" w:rsidRPr="003B0EFA" w:rsidRDefault="00C413D5" w:rsidP="00C413D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3B0EFA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(เจ้าหน้าที่กรอก)</w:t>
                                  </w:r>
                                </w:p>
                                <w:p w14:paraId="00BA10B5" w14:textId="77777777" w:rsidR="00C413D5" w:rsidRPr="003B0EFA" w:rsidRDefault="00C413D5" w:rsidP="00C413D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C419A2" id="สี่เหลี่ยมผืนผ้า 3" o:spid="_x0000_s1026" style="position:absolute;left:0;text-align:left;margin-left:-3.45pt;margin-top:7.25pt;width:141.45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">
                      <v:textbox>
                        <w:txbxContent>
                          <w:p w14:paraId="0AE05469" w14:textId="77777777" w:rsidR="00C413D5" w:rsidRPr="003B0EFA" w:rsidRDefault="00C413D5" w:rsidP="00C413D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B0EF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คำขอเลขที่ ........../............</w:t>
                            </w:r>
                          </w:p>
                          <w:p w14:paraId="5B12F125" w14:textId="77777777" w:rsidR="00C413D5" w:rsidRPr="003B0EFA" w:rsidRDefault="00C413D5" w:rsidP="00C413D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B0EF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(เจ้าหน้าที่กรอก)</w:t>
                            </w:r>
                          </w:p>
                          <w:p w14:paraId="00BA10B5" w14:textId="77777777" w:rsidR="00C413D5" w:rsidRPr="003B0EFA" w:rsidRDefault="00C413D5" w:rsidP="00C413D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32E5ABB" w14:textId="77777777" w:rsidR="00C413D5" w:rsidRPr="00C413D5" w:rsidRDefault="00C413D5" w:rsidP="00C413D5">
            <w:pP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445B7F6A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เขียนที่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……………………………………..</w:t>
            </w:r>
          </w:p>
          <w:p w14:paraId="0533EA4A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วันที่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 xml:space="preserve">………. 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…………………..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33AFD820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1. 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ข้าพเจ้า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อายุ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……………….. 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สัญชาติ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……………………………..…….…….</w:t>
            </w:r>
          </w:p>
          <w:p w14:paraId="7C0302C9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โดย......................................................................................................................ผู้มีอำนาจลงนามแทนนิติบุคคล</w:t>
            </w:r>
          </w:p>
          <w:p w14:paraId="1A8EDDF2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ปรากฏตาม...........................................................................................................................................................</w:t>
            </w:r>
          </w:p>
          <w:p w14:paraId="75E54961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อยู่บ้านเลขที่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 xml:space="preserve">………..……. 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 xml:space="preserve">………….. 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ตรอก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ซอย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 xml:space="preserve">…………..…………………. 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………………….…………….…..</w:t>
            </w:r>
          </w:p>
          <w:p w14:paraId="783CFE7A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แขวง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ตำบล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………………………. 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เขต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 xml:space="preserve">………..………..……… 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อบต.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…………….….……………………….</w:t>
            </w:r>
          </w:p>
          <w:p w14:paraId="56FB926B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 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หมายเลขโทรศัพท์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……………………………………………………………………………………...</w:t>
            </w:r>
          </w:p>
          <w:p w14:paraId="0C2CF5B4" w14:textId="77777777" w:rsidR="00C413D5" w:rsidRPr="00C413D5" w:rsidRDefault="00C413D5" w:rsidP="00C413D5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พร้อมคำขอนี้ ข้าพเจ้าได้แนบเอกสารหลักฐานต่างๆ มาด้วยแล้วดังนี้</w:t>
            </w:r>
          </w:p>
          <w:p w14:paraId="33DAC445" w14:textId="77777777" w:rsidR="00C413D5" w:rsidRPr="00C413D5" w:rsidRDefault="00C413D5" w:rsidP="00C413D5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สำเนาบัตรประจำตัว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…………..………….. (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พนักงานรัฐวิสาหกิจ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6AA868A6" w14:textId="77777777" w:rsidR="00C413D5" w:rsidRPr="00C413D5" w:rsidRDefault="00C413D5" w:rsidP="00C413D5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สำเนาใบอนุญาตตามกฎหมายว่าด้วยควบคุมอาคาร หนังสือให้ความเห็นชอบการประเมินผล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กระทบต่อสิ่งแวดล้อม หรือใบอนุญาตตามกฎหมายอื่นที่จำเป็น</w:t>
            </w:r>
          </w:p>
          <w:p w14:paraId="59C3A37C" w14:textId="77777777" w:rsidR="00C413D5" w:rsidRPr="00C413D5" w:rsidRDefault="00C413D5" w:rsidP="00C413D5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ใบมอบอำนาจ (ในกรณีที่มีการมอบอำนาจ)</w:t>
            </w:r>
          </w:p>
          <w:p w14:paraId="4163BD90" w14:textId="77777777" w:rsidR="00C413D5" w:rsidRPr="00C413D5" w:rsidRDefault="00C413D5" w:rsidP="00C413D5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สำเนาหนังสือรับรองการจดทะเบียนเป็นนิติบุคคล</w:t>
            </w:r>
          </w:p>
          <w:p w14:paraId="2A6C1E45" w14:textId="77777777" w:rsidR="00C413D5" w:rsidRPr="00C413D5" w:rsidRDefault="00C413D5" w:rsidP="00C413D5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หลักฐานที่แสดงการเป็นผู้มีอำนาจลงนามแทนนิติบุคคล</w:t>
            </w:r>
          </w:p>
          <w:p w14:paraId="10D2188F" w14:textId="77777777" w:rsidR="00C413D5" w:rsidRPr="00C413D5" w:rsidRDefault="00C413D5" w:rsidP="00C413D5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เอกสารหลักฐานอื่นๆ ตามที่ราชการส่วนท้องถิ่นประกาศกำหนด คือ</w:t>
            </w:r>
          </w:p>
          <w:p w14:paraId="6704D11B" w14:textId="77777777" w:rsidR="00C413D5" w:rsidRPr="00C413D5" w:rsidRDefault="00C413D5" w:rsidP="00C413D5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1) ...........................................................................................</w:t>
            </w:r>
          </w:p>
          <w:p w14:paraId="3ED6EAA0" w14:textId="77777777" w:rsidR="00C413D5" w:rsidRPr="00C413D5" w:rsidRDefault="00C413D5" w:rsidP="00C413D5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2) ..........................................................................................</w:t>
            </w:r>
          </w:p>
          <w:p w14:paraId="55F3D297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5E2DC3A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ขอรับรองว่าข้อความในคำขอนี้เป็นความจริงทุกประการ</w:t>
            </w:r>
          </w:p>
          <w:p w14:paraId="6B2749BA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44484C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9682D3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258BC0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6F404E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02DE69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  <w:t>(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 xml:space="preserve">) ………………………………. 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ผู้ขออนุญาต</w:t>
            </w:r>
          </w:p>
          <w:p w14:paraId="431B0F2D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 ( ………………………………. )</w:t>
            </w:r>
          </w:p>
          <w:p w14:paraId="00221190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086E1F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756690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EC9F98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B358AC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5D78C7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EF5046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E74926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ส่วนของเจ้าหน้าที่</w:t>
            </w:r>
          </w:p>
          <w:p w14:paraId="57EE07BA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ใบรับคำขอรับใบอนุญาต/ต่ออายุใบอนุญาต</w:t>
            </w:r>
          </w:p>
          <w:p w14:paraId="61AB4B00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693671" w14:textId="77777777" w:rsidR="00C413D5" w:rsidRPr="00C413D5" w:rsidRDefault="00C413D5" w:rsidP="00C413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 ...................................................ได้รับเรื่องเมื่อวันที่ .................... เดือน ......................พ.ศ. ....................</w:t>
            </w:r>
          </w:p>
          <w:p w14:paraId="765A2EB1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ตรวจสอบแล้ว เอกสารหลักฐาน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ครบ</w:t>
            </w:r>
          </w:p>
          <w:p w14:paraId="7CBE2B7E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ไม่ครบ</w:t>
            </w:r>
          </w:p>
          <w:p w14:paraId="26976FE5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1) ........................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</w:t>
            </w:r>
          </w:p>
          <w:p w14:paraId="1AAC660E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  <w:t>2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).....................................................................................</w:t>
            </w:r>
          </w:p>
          <w:p w14:paraId="62D3F3F6" w14:textId="77777777" w:rsidR="00C413D5" w:rsidRPr="00C413D5" w:rsidRDefault="00C413D5" w:rsidP="00C413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3) .....................................................................................</w:t>
            </w:r>
          </w:p>
          <w:p w14:paraId="78430C24" w14:textId="77777777" w:rsidR="00C413D5" w:rsidRPr="00C413D5" w:rsidRDefault="00C413D5" w:rsidP="00C413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35B0DF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…………………………………………….</w:t>
            </w:r>
          </w:p>
          <w:p w14:paraId="09CF3527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     (..............................................)</w:t>
            </w:r>
          </w:p>
          <w:p w14:paraId="6D36E059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ตำแหน่ง ...............................................</w:t>
            </w:r>
          </w:p>
          <w:p w14:paraId="6D49A599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62D4BF" w14:textId="6B92123B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1800B7" wp14:editId="5E3D2A71">
                      <wp:simplePos x="0" y="0"/>
                      <wp:positionH relativeFrom="column">
                        <wp:posOffset>-130810</wp:posOffset>
                      </wp:positionH>
                      <wp:positionV relativeFrom="paragraph">
                        <wp:posOffset>191135</wp:posOffset>
                      </wp:positionV>
                      <wp:extent cx="5867400" cy="0"/>
                      <wp:effectExtent l="12065" t="10160" r="6985" b="8890"/>
                      <wp:wrapNone/>
                      <wp:docPr id="1" name="ลูกศรเชื่อมต่อแบบ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6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4B0B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10.3pt;margin-top:15.05pt;width:4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"/>
                  </w:pict>
                </mc:Fallback>
              </mc:AlternateContent>
            </w:r>
          </w:p>
          <w:p w14:paraId="13886819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0E5036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ส่วนของผู้ขอรับใบอนุญาต</w:t>
            </w:r>
          </w:p>
          <w:p w14:paraId="07280C40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ใบรับคำขอรับใบอนุญาต/ต่ออายุใบอนุญาต</w:t>
            </w:r>
          </w:p>
          <w:p w14:paraId="266AA4A1" w14:textId="77777777" w:rsidR="00C413D5" w:rsidRPr="00C413D5" w:rsidRDefault="00C413D5" w:rsidP="00C413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3A82DD" w14:textId="77777777" w:rsidR="00C413D5" w:rsidRPr="00C413D5" w:rsidRDefault="00C413D5" w:rsidP="00C413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 ...................................................ได้รับเรื่องเมื่อวันที่ .................... เดือน ......................พ.ศ. ....................</w:t>
            </w:r>
          </w:p>
          <w:p w14:paraId="33BB31FA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ตรวจสอบแล้ว เอกสารหลักฐาน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ครบ</w:t>
            </w:r>
          </w:p>
          <w:p w14:paraId="2F79078F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ไม่ครบ</w:t>
            </w:r>
          </w:p>
          <w:p w14:paraId="5123B437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1) ........................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</w:t>
            </w:r>
          </w:p>
          <w:p w14:paraId="61C595D1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  <w:t>2</w:t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>).....................................................................................</w:t>
            </w:r>
          </w:p>
          <w:p w14:paraId="74116C15" w14:textId="77777777" w:rsidR="00C413D5" w:rsidRPr="00C413D5" w:rsidRDefault="00C413D5" w:rsidP="00C413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3) .....................................................................................</w:t>
            </w:r>
          </w:p>
          <w:p w14:paraId="5B6C56D1" w14:textId="77777777" w:rsidR="00C413D5" w:rsidRPr="00C413D5" w:rsidRDefault="00C413D5" w:rsidP="00C413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4B6D0F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</w:t>
            </w:r>
            <w:r w:rsidRPr="00C413D5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…………………………………………….</w:t>
            </w:r>
          </w:p>
          <w:p w14:paraId="76A3D02E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     (..............................................)</w:t>
            </w:r>
          </w:p>
          <w:p w14:paraId="05767EF5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ตำแหน่ง ...............................................</w:t>
            </w:r>
          </w:p>
          <w:p w14:paraId="2DF1356D" w14:textId="77777777" w:rsidR="00C413D5" w:rsidRPr="00C413D5" w:rsidRDefault="00C413D5" w:rsidP="00C413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9B67D3" w14:textId="77777777" w:rsidR="00C413D5" w:rsidRDefault="00C413D5" w:rsidP="00C413D5"/>
          <w:p w14:paraId="2EFAD299" w14:textId="6976D132" w:rsidR="00F064C0" w:rsidRPr="00696E0D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E0D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EE886DD" w14:textId="77777777" w:rsidR="008870D4" w:rsidRDefault="008870D4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98ABE1A" w14:textId="77777777" w:rsidR="008870D4" w:rsidRDefault="008870D4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AABC1E9" w14:textId="77777777" w:rsidR="008870D4" w:rsidRPr="00696E0D" w:rsidRDefault="008870D4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696E0D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96E0D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5A3AF902" w14:textId="77777777" w:rsidR="008870D4" w:rsidRDefault="008870D4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36FBB1D" w14:textId="77777777" w:rsidR="008870D4" w:rsidRDefault="008870D4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106A04E8" w14:textId="77777777" w:rsidR="008870D4" w:rsidRPr="00696E0D" w:rsidRDefault="008870D4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696E0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696E0D" w14:paraId="6D0BBF17" w14:textId="77777777" w:rsidTr="0064558D">
        <w:tc>
          <w:tcPr>
            <w:tcW w:w="1418" w:type="dxa"/>
          </w:tcPr>
          <w:p w14:paraId="71CC28E5" w14:textId="77777777" w:rsidR="0064558D" w:rsidRPr="00696E0D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696E0D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19/08/2558</w:t>
            </w:r>
          </w:p>
        </w:tc>
      </w:tr>
      <w:tr w:rsidR="0064558D" w:rsidRPr="00696E0D" w14:paraId="3FCBCAB2" w14:textId="77777777" w:rsidTr="0064558D">
        <w:tc>
          <w:tcPr>
            <w:tcW w:w="1418" w:type="dxa"/>
          </w:tcPr>
          <w:p w14:paraId="76AEC54C" w14:textId="77777777" w:rsidR="0064558D" w:rsidRPr="00696E0D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696E0D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696E0D" w14:paraId="4A1DF6A2" w14:textId="77777777" w:rsidTr="0064558D">
        <w:tc>
          <w:tcPr>
            <w:tcW w:w="1418" w:type="dxa"/>
          </w:tcPr>
          <w:p w14:paraId="082BD70C" w14:textId="77777777" w:rsidR="0064558D" w:rsidRPr="00696E0D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4E4AE2B1" w14:textId="77777777" w:rsidR="008870D4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29E772CC" w:rsidR="0064558D" w:rsidRPr="00696E0D" w:rsidRDefault="0064558D" w:rsidP="008C1396">
            <w:pP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696E0D" w14:paraId="105C0B62" w14:textId="77777777" w:rsidTr="0064558D">
        <w:tc>
          <w:tcPr>
            <w:tcW w:w="1418" w:type="dxa"/>
          </w:tcPr>
          <w:p w14:paraId="7A8B8EDF" w14:textId="77777777" w:rsidR="0064558D" w:rsidRPr="00696E0D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696E0D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696E0D" w14:paraId="6BB94F10" w14:textId="77777777" w:rsidTr="0064558D">
        <w:tc>
          <w:tcPr>
            <w:tcW w:w="1418" w:type="dxa"/>
          </w:tcPr>
          <w:p w14:paraId="362D6899" w14:textId="77777777" w:rsidR="0064558D" w:rsidRPr="00696E0D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96E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696E0D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96E0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696E0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696E0D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696E0D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696E0D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696E0D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B220C" w14:textId="77777777" w:rsidR="00972343" w:rsidRDefault="00972343" w:rsidP="00C81DB8">
      <w:pPr>
        <w:spacing w:after="0" w:line="240" w:lineRule="auto"/>
      </w:pPr>
      <w:r>
        <w:separator/>
      </w:r>
    </w:p>
  </w:endnote>
  <w:endnote w:type="continuationSeparator" w:id="0">
    <w:p w14:paraId="67E74BFC" w14:textId="77777777" w:rsidR="00972343" w:rsidRDefault="00972343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9898E" w14:textId="77777777" w:rsidR="00972343" w:rsidRDefault="00972343" w:rsidP="00C81DB8">
      <w:pPr>
        <w:spacing w:after="0" w:line="240" w:lineRule="auto"/>
      </w:pPr>
      <w:r>
        <w:separator/>
      </w:r>
    </w:p>
  </w:footnote>
  <w:footnote w:type="continuationSeparator" w:id="0">
    <w:p w14:paraId="1D3A74F5" w14:textId="77777777" w:rsidR="00972343" w:rsidRDefault="00972343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60632B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0632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0632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60632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A12D1">
          <w:rPr>
            <w:rFonts w:ascii="TH SarabunIT๙" w:hAnsi="TH SarabunIT๙" w:cs="TH SarabunIT๙"/>
            <w:noProof/>
            <w:sz w:val="32"/>
            <w:szCs w:val="32"/>
          </w:rPr>
          <w:t>8</w:t>
        </w:r>
        <w:r w:rsidRPr="0060632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60632B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60632B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60632B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60632B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2A12D1">
          <w:rPr>
            <w:rFonts w:ascii="TH SarabunIT๙" w:hAnsi="TH SarabunIT๙" w:cs="TH SarabunIT๙"/>
            <w:noProof/>
            <w:sz w:val="32"/>
            <w:szCs w:val="32"/>
          </w:rPr>
          <w:t>8</w:t>
        </w:r>
        <w:r w:rsidRPr="0060632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21E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A12D1"/>
    <w:rsid w:val="002B2D62"/>
    <w:rsid w:val="002B3B12"/>
    <w:rsid w:val="002B4D3D"/>
    <w:rsid w:val="002C3E03"/>
    <w:rsid w:val="00311CE7"/>
    <w:rsid w:val="00313D38"/>
    <w:rsid w:val="003240F6"/>
    <w:rsid w:val="00352D56"/>
    <w:rsid w:val="00353030"/>
    <w:rsid w:val="00357299"/>
    <w:rsid w:val="00370A07"/>
    <w:rsid w:val="00376F31"/>
    <w:rsid w:val="00394708"/>
    <w:rsid w:val="003B0EFA"/>
    <w:rsid w:val="003C25A4"/>
    <w:rsid w:val="003F489A"/>
    <w:rsid w:val="003F4A0D"/>
    <w:rsid w:val="00422EAB"/>
    <w:rsid w:val="00444BFB"/>
    <w:rsid w:val="00452B6B"/>
    <w:rsid w:val="004B3CCE"/>
    <w:rsid w:val="004C0C85"/>
    <w:rsid w:val="004C3BDE"/>
    <w:rsid w:val="004E30D6"/>
    <w:rsid w:val="004E5749"/>
    <w:rsid w:val="004E651F"/>
    <w:rsid w:val="0050561E"/>
    <w:rsid w:val="005223AF"/>
    <w:rsid w:val="00541A32"/>
    <w:rsid w:val="00573FA3"/>
    <w:rsid w:val="00575FAF"/>
    <w:rsid w:val="00593E8D"/>
    <w:rsid w:val="005C6B68"/>
    <w:rsid w:val="005D6F0D"/>
    <w:rsid w:val="00600A25"/>
    <w:rsid w:val="00601006"/>
    <w:rsid w:val="0060632B"/>
    <w:rsid w:val="006437C0"/>
    <w:rsid w:val="0064558D"/>
    <w:rsid w:val="0065175D"/>
    <w:rsid w:val="00686AAA"/>
    <w:rsid w:val="00696E0D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870D4"/>
    <w:rsid w:val="008876A3"/>
    <w:rsid w:val="008A3CB7"/>
    <w:rsid w:val="008B3521"/>
    <w:rsid w:val="008C6B7C"/>
    <w:rsid w:val="008D7B9E"/>
    <w:rsid w:val="008E2900"/>
    <w:rsid w:val="00904F85"/>
    <w:rsid w:val="00914267"/>
    <w:rsid w:val="00934C64"/>
    <w:rsid w:val="00972343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B2A5E"/>
    <w:rsid w:val="00AC4ACB"/>
    <w:rsid w:val="00AE6A9D"/>
    <w:rsid w:val="00AF4A06"/>
    <w:rsid w:val="00B23DA2"/>
    <w:rsid w:val="00B509FC"/>
    <w:rsid w:val="00B95782"/>
    <w:rsid w:val="00BC5DA7"/>
    <w:rsid w:val="00BD3984"/>
    <w:rsid w:val="00BD68AB"/>
    <w:rsid w:val="00BF6CA4"/>
    <w:rsid w:val="00C101CF"/>
    <w:rsid w:val="00C1539D"/>
    <w:rsid w:val="00C21238"/>
    <w:rsid w:val="00C26ED0"/>
    <w:rsid w:val="00C3045F"/>
    <w:rsid w:val="00C413D5"/>
    <w:rsid w:val="00C538C4"/>
    <w:rsid w:val="00C77AEA"/>
    <w:rsid w:val="00C81DB8"/>
    <w:rsid w:val="00CA51BD"/>
    <w:rsid w:val="00CB79C4"/>
    <w:rsid w:val="00CD3DDC"/>
    <w:rsid w:val="00CD427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77164"/>
    <w:rsid w:val="00D84279"/>
    <w:rsid w:val="00DB4914"/>
    <w:rsid w:val="00E00F3F"/>
    <w:rsid w:val="00E01AA0"/>
    <w:rsid w:val="00E06DC1"/>
    <w:rsid w:val="00E279FB"/>
    <w:rsid w:val="00E33AD5"/>
    <w:rsid w:val="00E56012"/>
    <w:rsid w:val="00E6021D"/>
    <w:rsid w:val="00E668EE"/>
    <w:rsid w:val="00E72E3F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D31E8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A700E-4897-46BA-AB04-7034A60F4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15</TotalTime>
  <Pages>8</Pages>
  <Words>1449</Words>
  <Characters>8264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30</cp:revision>
  <cp:lastPrinted>2015-03-02T15:12:00Z</cp:lastPrinted>
  <dcterms:created xsi:type="dcterms:W3CDTF">2015-08-19T06:17:00Z</dcterms:created>
  <dcterms:modified xsi:type="dcterms:W3CDTF">2015-08-21T06:01:00Z</dcterms:modified>
</cp:coreProperties>
</file>